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A5E9D" w14:textId="77777777" w:rsidR="007A5148" w:rsidRDefault="007A5148" w:rsidP="007A51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John YOUNG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fl.1475)</w:t>
      </w:r>
    </w:p>
    <w:p w14:paraId="03EC9EB5" w14:textId="77777777" w:rsidR="007A5148" w:rsidRDefault="007A5148" w:rsidP="007A51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Alderman.</w:t>
      </w:r>
    </w:p>
    <w:p w14:paraId="279127FF" w14:textId="77777777" w:rsidR="007A5148" w:rsidRDefault="007A5148" w:rsidP="007A51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B83BDB" w14:textId="77777777" w:rsidR="007A5148" w:rsidRDefault="007A5148" w:rsidP="007A51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DCE858" w14:textId="77777777" w:rsidR="007A5148" w:rsidRDefault="007A5148" w:rsidP="007A51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Dec.1475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made an ordinance regarding the places </w:t>
      </w:r>
      <w:proofErr w:type="gramStart"/>
      <w:r>
        <w:rPr>
          <w:rFonts w:ascii="Times New Roman" w:hAnsi="Times New Roman" w:cs="Times New Roman"/>
          <w:sz w:val="24"/>
          <w:szCs w:val="24"/>
        </w:rPr>
        <w:t>where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CA631F" w14:textId="77777777" w:rsidR="007A5148" w:rsidRDefault="007A5148" w:rsidP="007A51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certain ships and boats should lie at </w:t>
      </w:r>
      <w:proofErr w:type="spellStart"/>
      <w:r>
        <w:rPr>
          <w:rFonts w:ascii="Times New Roman" w:hAnsi="Times New Roman" w:cs="Times New Roman"/>
          <w:sz w:val="24"/>
          <w:szCs w:val="24"/>
        </w:rPr>
        <w:t>Queenhithe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44945FF" w14:textId="77777777" w:rsidR="007A5148" w:rsidRDefault="007A5148" w:rsidP="007A51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(“Calendar of Letter-Books of the City of London: </w:t>
      </w:r>
      <w:proofErr w:type="gramStart"/>
      <w:r>
        <w:rPr>
          <w:rFonts w:ascii="Times New Roman" w:hAnsi="Times New Roman" w:cs="Times New Roman"/>
          <w:sz w:val="24"/>
          <w:szCs w:val="24"/>
        </w:rPr>
        <w:t>L”  folio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115b)</w:t>
      </w:r>
    </w:p>
    <w:p w14:paraId="7A0F2824" w14:textId="77777777" w:rsidR="007A5148" w:rsidRDefault="007A5148" w:rsidP="007A51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83EB7C" w14:textId="77777777" w:rsidR="007A5148" w:rsidRDefault="007A5148" w:rsidP="007A51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EDB803" w14:textId="77777777" w:rsidR="007A5148" w:rsidRPr="00D31AA8" w:rsidRDefault="007A5148" w:rsidP="007A51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June 2021</w:t>
      </w:r>
    </w:p>
    <w:p w14:paraId="33ABCF9F" w14:textId="7FB8F4E5" w:rsidR="00BA00AB" w:rsidRPr="007A514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A51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BB6EF" w14:textId="77777777" w:rsidR="007A5148" w:rsidRDefault="007A5148" w:rsidP="009139A6">
      <w:r>
        <w:separator/>
      </w:r>
    </w:p>
  </w:endnote>
  <w:endnote w:type="continuationSeparator" w:id="0">
    <w:p w14:paraId="2039C61E" w14:textId="77777777" w:rsidR="007A5148" w:rsidRDefault="007A51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79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928F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750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8E2EC" w14:textId="77777777" w:rsidR="007A5148" w:rsidRDefault="007A5148" w:rsidP="009139A6">
      <w:r>
        <w:separator/>
      </w:r>
    </w:p>
  </w:footnote>
  <w:footnote w:type="continuationSeparator" w:id="0">
    <w:p w14:paraId="754B6A65" w14:textId="77777777" w:rsidR="007A5148" w:rsidRDefault="007A51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C540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41E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055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148"/>
    <w:rsid w:val="000666E0"/>
    <w:rsid w:val="002510B7"/>
    <w:rsid w:val="005C130B"/>
    <w:rsid w:val="007A514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5A827"/>
  <w15:chartTrackingRefBased/>
  <w15:docId w15:val="{88C245B1-9628-4E3E-BAC2-FF1954D00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2021-06-28T19:56:00Z</dcterms:created>
  <dcterms:modified xsi:type="dcterms:W3CDTF">2021-06-28T19:56:00Z</dcterms:modified>
</cp:coreProperties>
</file>